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29896" w14:textId="77777777" w:rsidR="00AF7CD6" w:rsidRDefault="00AF7CD6" w:rsidP="00AF7CD6">
      <w:pPr>
        <w:pStyle w:val="NoSpacing"/>
      </w:pPr>
      <w:r>
        <w:rPr>
          <w:u w:val="single"/>
        </w:rPr>
        <w:t>Thomas KYMBOLD</w:t>
      </w:r>
      <w:r>
        <w:t xml:space="preserve">      (fl.1483)</w:t>
      </w:r>
    </w:p>
    <w:p w14:paraId="5A94843D" w14:textId="77777777" w:rsidR="00AF7CD6" w:rsidRDefault="00AF7CD6" w:rsidP="00AF7CD6">
      <w:pPr>
        <w:pStyle w:val="NoSpacing"/>
      </w:pPr>
      <w:r>
        <w:t>of Staines, Middlesex. Chapman.</w:t>
      </w:r>
    </w:p>
    <w:p w14:paraId="0EA1F885" w14:textId="77777777" w:rsidR="00AF7CD6" w:rsidRDefault="00AF7CD6" w:rsidP="00AF7CD6">
      <w:pPr>
        <w:pStyle w:val="NoSpacing"/>
      </w:pPr>
    </w:p>
    <w:p w14:paraId="76C7D06B" w14:textId="77777777" w:rsidR="00AF7CD6" w:rsidRDefault="00AF7CD6" w:rsidP="00AF7CD6">
      <w:pPr>
        <w:pStyle w:val="NoSpacing"/>
      </w:pPr>
    </w:p>
    <w:p w14:paraId="6A938B5C" w14:textId="77777777" w:rsidR="00AF7CD6" w:rsidRDefault="00AF7CD6" w:rsidP="00AF7CD6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Quadryng</w:t>
      </w:r>
      <w:proofErr w:type="spellEnd"/>
      <w:r>
        <w:t xml:space="preserve"> of London(q.v.) brought a plaint of debt against him,</w:t>
      </w:r>
    </w:p>
    <w:p w14:paraId="3956373E" w14:textId="77777777" w:rsidR="00AF7CD6" w:rsidRDefault="00AF7CD6" w:rsidP="00AF7CD6">
      <w:pPr>
        <w:pStyle w:val="NoSpacing"/>
      </w:pPr>
      <w:r>
        <w:tab/>
      </w:r>
      <w:r>
        <w:tab/>
        <w:t xml:space="preserve">William </w:t>
      </w:r>
      <w:proofErr w:type="spellStart"/>
      <w:r>
        <w:t>Roos</w:t>
      </w:r>
      <w:proofErr w:type="spellEnd"/>
      <w:r>
        <w:t xml:space="preserve"> of Canterbury(q.v.), John </w:t>
      </w:r>
      <w:proofErr w:type="spellStart"/>
      <w:r>
        <w:t>Thurlby</w:t>
      </w:r>
      <w:proofErr w:type="spellEnd"/>
      <w:r>
        <w:t xml:space="preserve"> of London(q.v.)</w:t>
      </w:r>
    </w:p>
    <w:p w14:paraId="3B9211CD" w14:textId="77777777" w:rsidR="00AF7CD6" w:rsidRDefault="00AF7CD6" w:rsidP="00AF7CD6">
      <w:pPr>
        <w:pStyle w:val="NoSpacing"/>
      </w:pPr>
      <w:r>
        <w:tab/>
      </w:r>
      <w:r>
        <w:tab/>
        <w:t xml:space="preserve">and Thomas </w:t>
      </w:r>
      <w:proofErr w:type="spellStart"/>
      <w:r>
        <w:t>Hempford</w:t>
      </w:r>
      <w:proofErr w:type="spellEnd"/>
      <w:r>
        <w:t xml:space="preserve"> of Norwich(q.v.).</w:t>
      </w:r>
    </w:p>
    <w:p w14:paraId="6DC1BBDD" w14:textId="3F7935ED" w:rsidR="00AF7CD6" w:rsidRDefault="00AF7CD6" w:rsidP="00AF7CD6">
      <w:pPr>
        <w:pStyle w:val="NoSpacing"/>
      </w:pPr>
      <w:r>
        <w:tab/>
      </w:r>
      <w:r>
        <w:tab/>
        <w:t>(</w:t>
      </w:r>
      <w:hyperlink r:id="rId6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14:paraId="07C7E442" w14:textId="77777777" w:rsidR="00812F53" w:rsidRDefault="00812F53" w:rsidP="00812F53">
      <w:pPr>
        <w:pStyle w:val="NoSpacing"/>
      </w:pPr>
      <w:r>
        <w:tab/>
        <w:t>1484</w:t>
      </w:r>
      <w:r>
        <w:tab/>
        <w:t xml:space="preserve">Thomas </w:t>
      </w:r>
      <w:proofErr w:type="spellStart"/>
      <w:r>
        <w:t>Quadryng</w:t>
      </w:r>
      <w:proofErr w:type="spellEnd"/>
      <w:r>
        <w:t xml:space="preserve"> of London, mercer(q.v.), brought a plaint of debt against</w:t>
      </w:r>
    </w:p>
    <w:p w14:paraId="1A8C7259" w14:textId="77777777" w:rsidR="00812F53" w:rsidRDefault="00812F53" w:rsidP="00812F53">
      <w:pPr>
        <w:pStyle w:val="NoSpacing"/>
      </w:pPr>
      <w:r>
        <w:tab/>
      </w:r>
      <w:r>
        <w:tab/>
        <w:t xml:space="preserve">him, William </w:t>
      </w:r>
      <w:proofErr w:type="spellStart"/>
      <w:r>
        <w:t>Roos</w:t>
      </w:r>
      <w:proofErr w:type="spellEnd"/>
      <w:r>
        <w:t xml:space="preserve"> of Canterbury(q.v.) and John </w:t>
      </w:r>
      <w:proofErr w:type="spellStart"/>
      <w:r>
        <w:t>Thurlby</w:t>
      </w:r>
      <w:proofErr w:type="spellEnd"/>
      <w:r>
        <w:t xml:space="preserve"> of London, </w:t>
      </w:r>
    </w:p>
    <w:p w14:paraId="190B86EB" w14:textId="77777777" w:rsidR="00812F53" w:rsidRDefault="00812F53" w:rsidP="00812F53">
      <w:pPr>
        <w:pStyle w:val="NoSpacing"/>
      </w:pPr>
      <w:r>
        <w:tab/>
      </w:r>
      <w:r>
        <w:tab/>
        <w:t>yeoman(q.v.).</w:t>
      </w:r>
    </w:p>
    <w:p w14:paraId="2816A515" w14:textId="6A439CE4" w:rsidR="00812F53" w:rsidRDefault="00812F53" w:rsidP="00812F53">
      <w:pPr>
        <w:pStyle w:val="NoSpacing"/>
      </w:pPr>
      <w:r>
        <w:tab/>
      </w:r>
      <w:r>
        <w:tab/>
        <w:t>(http://aalt.law.uh.edu/Indices/CP40Indices/CP40no888Pl.htm)</w:t>
      </w:r>
    </w:p>
    <w:p w14:paraId="3C50F7AF" w14:textId="77777777" w:rsidR="00AF7CD6" w:rsidRDefault="00AF7CD6" w:rsidP="00AF7CD6">
      <w:pPr>
        <w:pStyle w:val="NoSpacing"/>
        <w:ind w:left="720" w:hanging="720"/>
      </w:pPr>
    </w:p>
    <w:p w14:paraId="093ACBB8" w14:textId="77777777" w:rsidR="00AF7CD6" w:rsidRDefault="00AF7CD6" w:rsidP="00AF7CD6">
      <w:pPr>
        <w:pStyle w:val="NoSpacing"/>
        <w:ind w:left="720" w:hanging="720"/>
      </w:pPr>
    </w:p>
    <w:p w14:paraId="2FA60ED6" w14:textId="77777777" w:rsidR="00AF7CD6" w:rsidRDefault="00AF7CD6" w:rsidP="00AF7CD6">
      <w:pPr>
        <w:pStyle w:val="NoSpacing"/>
        <w:ind w:left="720" w:hanging="720"/>
      </w:pPr>
    </w:p>
    <w:p w14:paraId="1093FC0A" w14:textId="243FEED9" w:rsidR="00AF7CD6" w:rsidRDefault="00AF7CD6" w:rsidP="00AF7CD6">
      <w:pPr>
        <w:pStyle w:val="NoSpacing"/>
      </w:pPr>
      <w:r>
        <w:t>31 December 2014</w:t>
      </w:r>
    </w:p>
    <w:p w14:paraId="43BACDC7" w14:textId="74CB522D" w:rsidR="00812F53" w:rsidRDefault="00812F53" w:rsidP="00AF7CD6">
      <w:pPr>
        <w:pStyle w:val="NoSpacing"/>
      </w:pPr>
      <w:r>
        <w:t xml:space="preserve">  4 March 2019</w:t>
      </w:r>
      <w:bookmarkStart w:id="0" w:name="_GoBack"/>
      <w:bookmarkEnd w:id="0"/>
    </w:p>
    <w:p w14:paraId="1838CC60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9B45F" w14:textId="77777777" w:rsidR="00AF7CD6" w:rsidRDefault="00AF7CD6" w:rsidP="00920DE3">
      <w:pPr>
        <w:spacing w:after="0" w:line="240" w:lineRule="auto"/>
      </w:pPr>
      <w:r>
        <w:separator/>
      </w:r>
    </w:p>
  </w:endnote>
  <w:endnote w:type="continuationSeparator" w:id="0">
    <w:p w14:paraId="49680E17" w14:textId="77777777" w:rsidR="00AF7CD6" w:rsidRDefault="00AF7CD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C0601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F78E6" w14:textId="77777777" w:rsidR="00C009D8" w:rsidRPr="00C009D8" w:rsidRDefault="00C009D8">
    <w:pPr>
      <w:pStyle w:val="Footer"/>
    </w:pPr>
    <w:r>
      <w:t>Copyright I.S.Rogers 9 August 2013</w:t>
    </w:r>
  </w:p>
  <w:p w14:paraId="370DF30F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403C2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52FF4" w14:textId="77777777" w:rsidR="00AF7CD6" w:rsidRDefault="00AF7CD6" w:rsidP="00920DE3">
      <w:pPr>
        <w:spacing w:after="0" w:line="240" w:lineRule="auto"/>
      </w:pPr>
      <w:r>
        <w:separator/>
      </w:r>
    </w:p>
  </w:footnote>
  <w:footnote w:type="continuationSeparator" w:id="0">
    <w:p w14:paraId="406E4B09" w14:textId="77777777" w:rsidR="00AF7CD6" w:rsidRDefault="00AF7CD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8A57F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53F8D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6BA13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CD6"/>
    <w:rsid w:val="00120749"/>
    <w:rsid w:val="00624CAE"/>
    <w:rsid w:val="00812F53"/>
    <w:rsid w:val="00920DE3"/>
    <w:rsid w:val="00AF7CD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4CD60"/>
  <w15:docId w15:val="{E8032307-CCE3-4092-BB18-2493640C0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F7C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2015-01-04T20:28:00Z</dcterms:created>
  <dcterms:modified xsi:type="dcterms:W3CDTF">2019-03-04T15:18:00Z</dcterms:modified>
</cp:coreProperties>
</file>